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Hereford and South Herefordshire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Hereford and South Herefordshire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Hereford and South Herefordshire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Hereford and South Herefordshire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Hereford and South Herefordshire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Hereford and South Herefordshire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65.2% </w:t>
      </w:r>
      <w:r w:rsidRPr="004747BF">
        <w:rPr>
          <w:rFonts w:ascii="Libre Franklin Light" w:eastAsia="Times New Roman" w:hAnsi="Libre Franklin Light" w:cs="Calibri Light"/>
        </w:rPr>
        <w:t xml:space="preserve">of those respondents classified as PGSI 8+ in Hereford and South Herefordshire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Hereford and South Herefordshire is estimated to be </w:t>
      </w:r>
      <w:r w:rsidRPr="00773DF7">
        <w:rPr>
          <w:rFonts w:ascii="Libre Franklin Light" w:eastAsia="Times New Roman" w:hAnsi="Libre Franklin Light" w:cs="Calibri Light"/>
          <w:b/>
          <w:bCs/>
          <w:color w:val="C45911" w:themeColor="accent2" w:themeShade="BF"/>
        </w:rPr>
        <w:t xml:space="preserve">£1,311,509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Hereford and South Herefordshire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Hereford and South Herefordshire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Hereford and South Herefordshire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Hereford and South Herefordshire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reford and South Here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Hereford and South Herefordshire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reford and South Here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Hereford and South Herefordshire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Hereford and South Herefordshire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reford and South Here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Hereford and South Herefordshire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Hereford and South Herefordshire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Hereford and South Herefordshire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Hereford and South Herefordshire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Hereford and South Herefordshire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Hereford and South Herefordshire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£1,311,509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Hereford and South Herefordshire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£441,785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£31,648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£16,318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£791,495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£1,311,509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Hereford and South Herefordshire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Hereford and South Herefordshire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 and South Herefordshire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 and South Herefordshire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 and South Herefordshire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Hereford and South Herefordshire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Hereford and South Herefordshire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Hereford and South Herefordshire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Hereford and South Herefordshire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Hereford and South Herefordshire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Hereford and South Herefordshire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Hereford and South Herefordshire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3874E56-90B8-4D90-983A-24D61F67811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